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0924e5" w14:textId="60924e5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064DD">
        <w:t>17</w:t>
      </w:r>
      <w:r>
        <w:t>. St-</w:t>
      </w:r>
      <w:r w:rsidR="00CC60FD">
        <w:t>2</w:t>
      </w:r>
      <w:r w:rsidR="005064DD">
        <w:t>817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064DD">
        <w:t>17</w:t>
      </w:r>
      <w:r>
        <w:t>. St-</w:t>
      </w:r>
      <w:r w:rsidR="00751EC6">
        <w:t>2</w:t>
      </w:r>
      <w:r w:rsidR="005064DD">
        <w:t>817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064D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064DD">
        <w:t>KUBIK 6 GRADNJA jednostavno društvo s ograničenom odgovornošću za građenje,</w:t>
      </w:r>
      <w:r w:rsidR="005064DD">
        <w:t xml:space="preserve"> proizvodnju, trgovinu i usluge, </w:t>
      </w:r>
      <w:proofErr w:type="spellStart"/>
      <w:r w:rsidR="005064DD">
        <w:t>Šipački</w:t>
      </w:r>
      <w:proofErr w:type="spellEnd"/>
      <w:r w:rsidR="005064DD">
        <w:t xml:space="preserve"> </w:t>
      </w:r>
      <w:proofErr w:type="spellStart"/>
      <w:r w:rsidR="005064DD">
        <w:t>Breg</w:t>
      </w:r>
      <w:proofErr w:type="spellEnd"/>
      <w:r w:rsidR="005064DD">
        <w:t xml:space="preserve"> 13, </w:t>
      </w:r>
      <w:proofErr w:type="spellStart"/>
      <w:r w:rsidR="005064DD">
        <w:t>Šipački</w:t>
      </w:r>
      <w:proofErr w:type="spellEnd"/>
      <w:r w:rsidR="005064DD">
        <w:t xml:space="preserve"> </w:t>
      </w:r>
      <w:proofErr w:type="spellStart"/>
      <w:r w:rsidR="005064DD">
        <w:t>Breg</w:t>
      </w:r>
      <w:proofErr w:type="spellEnd"/>
      <w:r w:rsidR="005064DD">
        <w:t>, OIB: 86148078010</w:t>
      </w:r>
    </w:p>
    <w:p w:rsidR="005064DD" w:rsidP="005064DD" w:rsidRDefault="005064DD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4DD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064D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64D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064D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064D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064D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6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4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064D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064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064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2817</izvorni_sadrzaj>
    <derivirana_varijabla naziv="DomainObject.Predmet.Broj_1">2817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studenog 2019.</izvorni_sadrzaj>
    <derivirana_varijabla naziv="DomainObject.Predmet.DatumIzradeOptuznogAkta_1">12. studenog 2019.</derivirana_varijabla>
  </DomainObject.Predmet.DatumIzradeOptuznogAkta>
  <DomainObject.Predmet.DatumIzradeOptuznogAktaFormated>
    <izvorni_sadrzaj>12.11.2019.</izvorni_sadrzaj>
    <derivirana_varijabla naziv="DomainObject.Predmet.DatumIzradeOptuznogAktaFormated_1">12.11.2019.</derivirana_varijabla>
  </DomainObject.Predmet.DatumIzradeOptuznogAktaFormated>
  <DomainObject.Predmet.DatumOsnivanja>
    <izvorni_sadrzaj>12. studenog 2019.</izvorni_sadrzaj>
    <derivirana_varijabla naziv="DomainObject.Predmet.DatumOsnivanja_1">12.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studenog 2019.</izvorni_sadrzaj>
    <derivirana_varijabla naziv="DomainObject.Predmet.DatumPrimitkaOptuznogAkta_1">12.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St-2817/2019</izvorni_sadrzaj>
    <derivirana_varijabla naziv="DomainObject.Predmet.OznakaBroj_1">St-2817/2019</derivirana_varijabla>
  </DomainObject.Predmet.OznakaBroj>
  <DomainObject.Predmet.OznakaBrojOptuznogAkta>
    <izvorni_sadrzaj>04-06-19-4943</izvorni_sadrzaj>
    <derivirana_varijabla naziv="DomainObject.Predmet.OznakaBrojOptuznogAkta_1">04-06-19-4943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KUBIK 6 GRADNJA jednostavno društvo s ograničenom odgovornošću za građenje, proizvodnju, trgovinu i usluge</izvorni_sadrzaj>
    <derivirana_varijabla naziv="DomainObject.Predmet.ProtustrankaFormated_1">  KUBIK 6 GRADNJA jednostavno društvo s ograničenom odgovornošću za građenje, proizvodnju, trgovinu i usluge</derivirana_varijabla>
  </DomainObject.Predmet.ProtustrankaFormated>
  <DomainObject.Predmet.ProtustrankaFormatedOIB>
    <izvorni_sadrzaj>  KUBIK 6 GRADNJA jednostavno društvo s ograničenom odgovornošću za građenje, proizvodnju, trgovinu i usluge, OIB 86148078010</izvorni_sadrzaj>
    <derivirana_varijabla naziv="DomainObject.Predmet.ProtustrankaFormatedOIB_1">  KUBIK 6 GRADNJA jednostavno društvo s ograničenom odgovornošću za građenje, proizvodnju, trgovinu i usluge, OIB 86148078010</derivirana_varijabla>
  </DomainObject.Predmet.ProtustrankaFormatedOIB>
  <DomainObject.Predmet.ProtustrankaFormatedWithAdress>
    <izvorni_sadrzaj> KUBIK 6 GRADNJA jednostavno društvo s ograničenom odgovornošću za građenje, proizvodnju, trgovinu i usluge, Šipački Breg 13, 10430 Šipački Breg</izvorni_sadrzaj>
    <derivirana_varijabla naziv="DomainObject.Predmet.ProtustrankaFormatedWithAdress_1"> KUBIK 6 GRADNJA jednostavno društvo s ograničenom odgovornošću za građenje, proizvodnju, trgovinu i usluge, Šipački Breg 13, 10430 Šipački Breg</derivirana_varijabla>
  </DomainObject.Predmet.ProtustrankaFormatedWithAdress>
  <DomainObject.Predmet.ProtustrankaFormatedWithAdressOIB>
    <izvorni_sadrzaj> KUBIK 6 GRADNJA jednostavno društvo s ograničenom odgovornošću za građenje, proizvodnju, trgovinu i usluge, OIB 86148078010, Šipački Breg 13, 10430 Šipački Breg</izvorni_sadrzaj>
    <derivirana_varijabla naziv="DomainObject.Predmet.ProtustrankaFormatedWithAdressOIB_1"> KUBIK 6 GRADNJA jednostavno društvo s ograničenom odgovornošću za građenje, proizvodnju, trgovinu i usluge, OIB 86148078010, Šipački Breg 13, 10430 Šipački Breg</derivirana_varijabla>
  </DomainObject.Predmet.ProtustrankaFormatedWithAdressOIB>
  <DomainObject.Predmet.ProtustrankaWithAdress>
    <izvorni_sadrzaj>KUBIK 6 GRADNJA jednostavno društvo s ograničenom odgovornošću za građenje, proizvodnju, trgovinu i usluge Šipački Breg 13, 10430 Šipački Breg</izvorni_sadrzaj>
    <derivirana_varijabla naziv="DomainObject.Predmet.ProtustrankaWithAdress_1">KUBIK 6 GRADNJA jednostavno društvo s ograničenom odgovornošću za građenje, proizvodnju, trgovinu i usluge Šipački Breg 13, 10430 Šipački Breg</derivirana_varijabla>
  </DomainObject.Predmet.ProtustrankaWithAdress>
  <DomainObject.Predmet.ProtustrankaWithAdressOIB>
    <izvorni_sadrzaj>KUBIK 6 GRADNJA jednostavno društvo s ograničenom odgovornošću za građenje, proizvodnju, trgovinu i usluge, OIB 86148078010, Šipački Breg 13, 10430 Šipački Breg</izvorni_sadrzaj>
    <derivirana_varijabla naziv="DomainObject.Predmet.ProtustrankaWithAdressOIB_1">KUBIK 6 GRADNJA jednostavno društvo s ograničenom odgovornošću za građenje, proizvodnju, trgovinu i usluge, OIB 86148078010, Šipački Breg 13, 10430 Šipački Breg</derivirana_varijabla>
  </DomainObject.Predmet.ProtustrankaWithAdressOIB>
  <DomainObject.Predmet.ProtustrankaNazivFormated>
    <izvorni_sadrzaj>KUBIK 6 GRADNJA jednostavno društvo s ograničenom odgovornošću za građenje, proizvodnju, trgovinu i usluge</izvorni_sadrzaj>
    <derivirana_varijabla naziv="DomainObject.Predmet.ProtustrankaNazivFormated_1">KUBIK 6 GRADNJA jednostavno društvo s ograničenom odgovornošću za građenje, proizvodnju, trgovinu i usluge</derivirana_varijabla>
  </DomainObject.Predmet.ProtustrankaNazivFormated>
  <DomainObject.Predmet.ProtustrankaNazivFormatedOIB>
    <izvorni_sadrzaj>KUBIK 6 GRADNJA jednostavno društvo s ograničenom odgovornošću za građenje, proizvodnju, trgovinu i usluge, OIB 86148078010</izvorni_sadrzaj>
    <derivirana_varijabla naziv="DomainObject.Predmet.ProtustrankaNazivFormatedOIB_1">KUBIK 6 GRADNJA jednostavno društvo s ograničenom odgovornošću za građenje, proizvodnju, trgovinu i usluge, OIB 86148078010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KUBIK 6 GRADNJA jednostavno društvo s ograničenom odgovornošću za građenje, proizvodnju, trgovinu i usluge</item>
    </izvorni_sadrzaj>
    <derivirana_varijabla naziv="DomainObject.Predmet.ProtuStrankaListFormated_1">
      <item>KUBIK 6 GRADNJA jednostavno društvo s ograničenom odgovornošću za građenje, proizvodnju, trgovinu i usluge</item>
    </derivirana_varijabla>
  </DomainObject.Predmet.ProtuStrankaListFormated>
  <DomainObject.Predmet.ProtuStrankaListFormatedOIB>
    <izvorni_sadrzaj>
      <item>KUBIK 6 GRADNJA jednostavno društvo s ograničenom odgovornošću za građenje, proizvodnju, trgovinu i usluge, OIB 86148078010</item>
    </izvorni_sadrzaj>
    <derivirana_varijabla naziv="DomainObject.Predmet.ProtuStrankaListFormatedOIB_1">
      <item>KUBIK 6 GRADNJA jednostavno društvo s ograničenom odgovornošću za građenje, proizvodnju, trgovinu i usluge, OIB 86148078010</item>
    </derivirana_varijabla>
  </DomainObject.Predmet.ProtuStrankaListFormatedOIB>
  <DomainObject.Predmet.ProtuStrankaListFormatedWithAdress>
    <izvorni_sadrzaj>
      <item>KUBIK 6 GRADNJA jednostavno društvo s ograničenom odgovornošću za građenje, proizvodnju, trgovinu i usluge, Šipački Breg 13, 10430 Šipački Breg</item>
    </izvorni_sadrzaj>
    <derivirana_varijabla naziv="DomainObject.Predmet.ProtuStrankaListFormatedWithAdress_1">
      <item>KUBIK 6 GRADNJA jednostavno društvo s ograničenom odgovornošću za građenje, proizvodnju, trgovinu i usluge, Šipački Breg 13, 10430 Šipački Breg</item>
    </derivirana_varijabla>
  </DomainObject.Predmet.ProtuStrankaListFormatedWithAdress>
  <DomainObject.Predmet.ProtuStrankaListFormatedWithAdressOIB>
    <izvorni_sadrzaj>
      <item>KUBIK 6 GRADNJA jednostavno društvo s ograničenom odgovornošću za građenje, proizvodnju, trgovinu i usluge, OIB 86148078010, Šipački Breg 13, 10430 Šipački Breg</item>
    </izvorni_sadrzaj>
    <derivirana_varijabla naziv="DomainObject.Predmet.ProtuStrankaListFormatedWithAdressOIB_1">
      <item>KUBIK 6 GRADNJA jednostavno društvo s ograničenom odgovornošću za građenje, proizvodnju, trgovinu i usluge, OIB 86148078010, Šipački Breg 13, 10430 Šipački Breg</item>
    </derivirana_varijabla>
  </DomainObject.Predmet.ProtuStrankaListFormatedWithAdressOIB>
  <DomainObject.Predmet.ProtuStrankaListNazivFormated>
    <izvorni_sadrzaj>
      <item>KUBIK 6 GRADNJA jednostavno društvo s ograničenom odgovornošću za građenje, proizvodnju, trgovinu i usluge</item>
    </izvorni_sadrzaj>
    <derivirana_varijabla naziv="DomainObject.Predmet.ProtuStrankaListNazivFormated_1">
      <item>KUBIK 6 GRADNJA jednostavno društvo s ograničenom odgovornošću za građenje, proizvodnju, trgovinu i usluge</item>
    </derivirana_varijabla>
  </DomainObject.Predmet.ProtuStrankaListNazivFormated>
  <DomainObject.Predmet.ProtuStrankaListNazivFormatedOIB>
    <izvorni_sadrzaj>
      <item>KUBIK 6 GRADNJA jednostavno društvo s ograničenom odgovornošću za građenje, proizvodnju, trgovinu i usluge, OIB 86148078010</item>
    </izvorni_sadrzaj>
    <derivirana_varijabla naziv="DomainObject.Predmet.ProtuStrankaListNazivFormatedOIB_1">
      <item>KUBIK 6 GRADNJA jednostavno društvo s ograničenom odgovornošću za građenje, proizvodnju, trgovinu i usluge, OIB 86148078010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KUBIK 6 GRADNJA jednostavno društvo s ograničenom odgovornošću za građenje, proizvodnju, trgovinu i usluge</izvorni_sadrzaj>
    <derivirana_varijabla naziv="DomainObject.Predmet.ProtustrankaIDrugi_1">KUBIK 6 GRADNJA jednostavno društvo s ograničenom odgovornošću za građenje, proizvodnju,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KUBIK 6 GRADNJA jednostavno društvo s ograničenom odgovornošću za građenje, proizvodnju, trgovinu i usluge, OIB 86148078010, Šipački Breg 13, 10430 Šipački Breg</izvorni_sadrzaj>
    <derivirana_varijabla naziv="DomainObject.Predmet.ProtustrankaIDrugiAdressOIB_1">KUBIK 6 GRADNJA jednostavno društvo s ograničenom odgovornošću za građenje, proizvodnju, trgovinu i usluge, OIB 86148078010, Šipački Breg 13, 10430 Šipački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KUBIK 6 GRADNJA jednostavno društvo s ograničenom odgovornošću za građenje, proizvodnju, trgovinu i usluge</item>
      <item>Financijska agencija</item>
    </izvorni_sadrzaj>
    <derivirana_varijabla naziv="DomainObject.Predmet.SudioniciListNaziv_1">
      <item>KUBIK 6 GRADNJA jednostavno društvo s ograničenom odgovornošću za građenje, proizvodnju, trgovinu i usluge</item>
      <item>Financijska agencija</item>
    </derivirana_varijabla>
  </DomainObject.Predmet.SudioniciListNaziv>
  <DomainObject.Predmet.SudioniciListAdressOIB>
    <izvorni_sadrzaj>
      <item>KUBIK 6 GRADNJA jednostavno društvo s ograničenom odgovornošću za građenje, proizvodnju, trgovinu i usluge, OIB 86148078010, Šipački Breg 13,10430 Šipački Breg</item>
      <item>Financijska agencija, OIB 85821130368, TRG SVIBANJSKIH ŽRTAVA 1995. 1,10000 Zagreb</item>
    </izvorni_sadrzaj>
    <derivirana_varijabla naziv="DomainObject.Predmet.SudioniciListAdressOIB_1">
      <item>KUBIK 6 GRADNJA jednostavno društvo s ograničenom odgovornošću za građenje, proizvodnju, trgovinu i usluge, OIB 86148078010, Šipački Breg 13,10430 Šipački Breg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86148078010</item>
      <item>, OIB 85821130368</item>
    </izvorni_sadrzaj>
    <derivirana_varijabla naziv="DomainObject.Predmet.SudioniciListNazivOIB_1">
      <item>, OIB 86148078010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2019.</izvorni_sadrzaj>
    <derivirana_varijabla naziv="DomainObject.Predmet.DatumPocetkaProcesa_1">12.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151</properties:Words>
  <properties:Characters>900</properties:Characters>
  <properties:Lines>46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2019-12-16T08:17:00Z</cp:lastPrinted>
  <dcterms:modified xmlns:xsi="http://www.w3.org/2001/XMLSchema-instance" xsi:type="dcterms:W3CDTF">2019-12-16T08:17:00Z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